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3A487" w14:textId="78D03EFD" w:rsidR="006B2F86" w:rsidRDefault="00411E05" w:rsidP="00E71FC3">
      <w:pPr>
        <w:pStyle w:val="NoSpacing"/>
      </w:pPr>
      <w:r>
        <w:rPr>
          <w:u w:val="single"/>
        </w:rPr>
        <w:t>Ellen RUSSELL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14:paraId="680D7A60" w14:textId="681CA87D" w:rsidR="00411E05" w:rsidRDefault="00411E05" w:rsidP="00E71FC3">
      <w:pPr>
        <w:pStyle w:val="NoSpacing"/>
      </w:pPr>
    </w:p>
    <w:p w14:paraId="2E78A7AA" w14:textId="65C4FFF2" w:rsidR="00411E05" w:rsidRDefault="00411E05" w:rsidP="00E71FC3">
      <w:pPr>
        <w:pStyle w:val="NoSpacing"/>
      </w:pPr>
    </w:p>
    <w:p w14:paraId="519BC2ED" w14:textId="50142653" w:rsidR="00411E05" w:rsidRDefault="00411E05" w:rsidP="00E71FC3">
      <w:pPr>
        <w:pStyle w:val="NoSpacing"/>
      </w:pPr>
      <w:r>
        <w:t>Daughter of Richard Russell of York, vintner(</w:t>
      </w:r>
      <w:proofErr w:type="gramStart"/>
      <w:r>
        <w:t>d.1435)(</w:t>
      </w:r>
      <w:proofErr w:type="gramEnd"/>
      <w:r>
        <w:t>q.v.).</w:t>
      </w:r>
    </w:p>
    <w:p w14:paraId="300F30CB" w14:textId="54A1B239" w:rsidR="00411E05" w:rsidRDefault="00411E05" w:rsidP="00E71FC3">
      <w:pPr>
        <w:pStyle w:val="NoSpacing"/>
      </w:pPr>
      <w:r>
        <w:t>(H.O.C. IV pp.253-4)</w:t>
      </w:r>
    </w:p>
    <w:p w14:paraId="5A3F1E81" w14:textId="0EB35FF9" w:rsidR="00411E05" w:rsidRDefault="00411E05" w:rsidP="00E71FC3">
      <w:pPr>
        <w:pStyle w:val="NoSpacing"/>
      </w:pPr>
      <w:r>
        <w:t xml:space="preserve">= 2 John Thirsk(q.v.).   </w:t>
      </w:r>
    </w:p>
    <w:p w14:paraId="12758EA7" w14:textId="20F7641C" w:rsidR="00411E05" w:rsidRDefault="00411E05" w:rsidP="00E71FC3">
      <w:pPr>
        <w:pStyle w:val="NoSpacing"/>
      </w:pPr>
      <w:r>
        <w:t>(</w:t>
      </w:r>
      <w:hyperlink r:id="rId6" w:history="1">
        <w:r w:rsidRPr="00875203">
          <w:rPr>
            <w:rStyle w:val="Hyperlink"/>
          </w:rPr>
          <w:t>www.trytel.com/~tristan/towns/florilegium/lifecycle/lcdth19.html</w:t>
        </w:r>
      </w:hyperlink>
      <w:r>
        <w:t>)</w:t>
      </w:r>
    </w:p>
    <w:p w14:paraId="4294DB27" w14:textId="4DC83E98" w:rsidR="00411E05" w:rsidRDefault="00411E05" w:rsidP="00E71FC3">
      <w:pPr>
        <w:pStyle w:val="NoSpacing"/>
      </w:pPr>
    </w:p>
    <w:p w14:paraId="16161E72" w14:textId="699AAAFE" w:rsidR="00411E05" w:rsidRDefault="00411E05" w:rsidP="00E71FC3">
      <w:pPr>
        <w:pStyle w:val="NoSpacing"/>
      </w:pPr>
    </w:p>
    <w:p w14:paraId="6D9EB939" w14:textId="4CB4698E" w:rsidR="00411E05" w:rsidRPr="00411E05" w:rsidRDefault="00411E05" w:rsidP="00E71FC3">
      <w:pPr>
        <w:pStyle w:val="NoSpacing"/>
      </w:pPr>
      <w:r>
        <w:t>23 April 2018</w:t>
      </w:r>
      <w:bookmarkStart w:id="0" w:name="_GoBack"/>
      <w:bookmarkEnd w:id="0"/>
    </w:p>
    <w:sectPr w:rsidR="00411E05" w:rsidRPr="00411E0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E9C1E" w14:textId="77777777" w:rsidR="00411E05" w:rsidRDefault="00411E05" w:rsidP="00E71FC3">
      <w:pPr>
        <w:spacing w:after="0" w:line="240" w:lineRule="auto"/>
      </w:pPr>
      <w:r>
        <w:separator/>
      </w:r>
    </w:p>
  </w:endnote>
  <w:endnote w:type="continuationSeparator" w:id="0">
    <w:p w14:paraId="585D6C0D" w14:textId="77777777" w:rsidR="00411E05" w:rsidRDefault="00411E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9F6E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1B389" w14:textId="77777777" w:rsidR="00411E05" w:rsidRDefault="00411E05" w:rsidP="00E71FC3">
      <w:pPr>
        <w:spacing w:after="0" w:line="240" w:lineRule="auto"/>
      </w:pPr>
      <w:r>
        <w:separator/>
      </w:r>
    </w:p>
  </w:footnote>
  <w:footnote w:type="continuationSeparator" w:id="0">
    <w:p w14:paraId="7C7496D9" w14:textId="77777777" w:rsidR="00411E05" w:rsidRDefault="00411E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E05"/>
    <w:rsid w:val="001A7C09"/>
    <w:rsid w:val="00411E0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B79A6"/>
  <w15:chartTrackingRefBased/>
  <w15:docId w15:val="{4BEE1E28-72E6-4F9E-889E-35022E84C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11E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E0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rytel.com/~tristan/towns/florilegium/lifecycle/lcdth19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2018-04-23T20:55:00Z</dcterms:created>
  <dcterms:modified xsi:type="dcterms:W3CDTF">2018-04-23T20:58:00Z</dcterms:modified>
</cp:coreProperties>
</file>